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A26C3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BARBOUR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58BDB704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Leicester. Barber.</w:t>
      </w:r>
    </w:p>
    <w:p w14:paraId="01230CCB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</w:p>
    <w:p w14:paraId="38AE7048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</w:p>
    <w:p w14:paraId="17165E44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Focan</w:t>
      </w:r>
      <w:proofErr w:type="spellEnd"/>
      <w:r>
        <w:rPr>
          <w:rFonts w:cs="Times New Roman"/>
          <w:szCs w:val="24"/>
          <w:lang w:val="en-GB"/>
        </w:rPr>
        <w:t xml:space="preserve"> of Germany brought a plaint of debt against him, Giles Porter</w:t>
      </w:r>
    </w:p>
    <w:p w14:paraId="502B090E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of Leicester(q.v.) and John </w:t>
      </w:r>
      <w:proofErr w:type="spellStart"/>
      <w:r>
        <w:rPr>
          <w:rFonts w:cs="Times New Roman"/>
          <w:szCs w:val="24"/>
          <w:lang w:val="en-GB"/>
        </w:rPr>
        <w:t>Lokyngton</w:t>
      </w:r>
      <w:proofErr w:type="spellEnd"/>
      <w:r>
        <w:rPr>
          <w:rFonts w:cs="Times New Roman"/>
          <w:szCs w:val="24"/>
          <w:lang w:val="en-GB"/>
        </w:rPr>
        <w:t xml:space="preserve"> of Leicester(q.v.).</w:t>
      </w:r>
    </w:p>
    <w:p w14:paraId="1E073A53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197F46">
          <w:rPr>
            <w:rStyle w:val="Hyperlink"/>
            <w:rFonts w:cs="Times New Roman"/>
            <w:szCs w:val="24"/>
            <w:lang w:val="en-GB"/>
          </w:rPr>
          <w:t>https://waalt.uh.edu/index.php/IDXCP40no799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6554CA2" w14:textId="77777777" w:rsidR="0045546E" w:rsidRDefault="0045546E" w:rsidP="0045546E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[Michaelmas Term]</w:t>
      </w:r>
    </w:p>
    <w:p w14:paraId="6169AB75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</w:p>
    <w:p w14:paraId="2DE381B8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</w:p>
    <w:p w14:paraId="0BF43DFF" w14:textId="77777777" w:rsidR="0045546E" w:rsidRDefault="0045546E" w:rsidP="0045546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29 December 2023</w:t>
      </w:r>
    </w:p>
    <w:p w14:paraId="3BE8A8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C0D33" w14:textId="77777777" w:rsidR="0045546E" w:rsidRDefault="0045546E" w:rsidP="009139A6">
      <w:r>
        <w:separator/>
      </w:r>
    </w:p>
  </w:endnote>
  <w:endnote w:type="continuationSeparator" w:id="0">
    <w:p w14:paraId="3A05ACF7" w14:textId="77777777" w:rsidR="0045546E" w:rsidRDefault="004554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E2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29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08B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40330" w14:textId="77777777" w:rsidR="0045546E" w:rsidRDefault="0045546E" w:rsidP="009139A6">
      <w:r>
        <w:separator/>
      </w:r>
    </w:p>
  </w:footnote>
  <w:footnote w:type="continuationSeparator" w:id="0">
    <w:p w14:paraId="001B1C33" w14:textId="77777777" w:rsidR="0045546E" w:rsidRDefault="004554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B2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6A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BC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46E"/>
    <w:rsid w:val="000666E0"/>
    <w:rsid w:val="002510B7"/>
    <w:rsid w:val="0045546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51122"/>
  <w15:chartTrackingRefBased/>
  <w15:docId w15:val="{C69373CC-8791-4A96-9E53-A0381C72C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54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2024-01-04T11:38:00Z</dcterms:created>
  <dcterms:modified xsi:type="dcterms:W3CDTF">2024-01-04T11:39:00Z</dcterms:modified>
</cp:coreProperties>
</file>